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7105F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cs/>
        </w:rPr>
      </w:pPr>
    </w:p>
    <w:p w14:paraId="2BBBB918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5BB8AA7B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56710594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48EFD0E3" w14:textId="77777777" w:rsid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332D714D" w14:textId="77777777" w:rsidR="00970BFB" w:rsidRP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716072D5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1C2249BF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6A73DB4F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79B14501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20B1395E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49F28452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77CB07F7" w14:textId="77777777" w:rsid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42FD8830" w14:textId="77777777" w:rsidR="00970BFB" w:rsidRP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135E8437" w14:textId="3B276027" w:rsidR="00D659A9" w:rsidRPr="00970BFB" w:rsidRDefault="00D826C1" w:rsidP="00D826C1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  <w:r w:rsidRPr="00D826C1">
        <w:rPr>
          <w:rFonts w:cs="AngsanaUPC"/>
          <w:b/>
          <w:bCs/>
          <w:sz w:val="36"/>
          <w:szCs w:val="36"/>
        </w:rPr>
        <w:t>APPENDICES</w:t>
      </w:r>
    </w:p>
    <w:sectPr w:rsidR="00D659A9" w:rsidRPr="00970BFB" w:rsidSect="00A421D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3387" w14:textId="77777777" w:rsidR="00376943" w:rsidRDefault="00376943">
      <w:r>
        <w:separator/>
      </w:r>
    </w:p>
  </w:endnote>
  <w:endnote w:type="continuationSeparator" w:id="0">
    <w:p w14:paraId="4AE47F59" w14:textId="77777777" w:rsidR="00376943" w:rsidRDefault="0037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E0CF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32017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98E2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2A674" w14:textId="77777777" w:rsidR="00376943" w:rsidRDefault="00376943">
      <w:r>
        <w:separator/>
      </w:r>
    </w:p>
  </w:footnote>
  <w:footnote w:type="continuationSeparator" w:id="0">
    <w:p w14:paraId="642FA6C0" w14:textId="77777777" w:rsidR="00376943" w:rsidRDefault="0037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4571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E60C2E3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75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970BFB">
      <w:rPr>
        <w:rStyle w:val="PageNumber"/>
        <w:rFonts w:ascii="Angsana New" w:hAnsi="Angsana New"/>
        <w:noProof/>
        <w:sz w:val="32"/>
        <w:szCs w:val="32"/>
        <w:cs/>
      </w:rPr>
      <w:t>17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2AB36ECE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150"/>
    <w:rsid w:val="00002BEF"/>
    <w:rsid w:val="0002308C"/>
    <w:rsid w:val="00025B8D"/>
    <w:rsid w:val="0004712F"/>
    <w:rsid w:val="00055CFF"/>
    <w:rsid w:val="001E1464"/>
    <w:rsid w:val="0024502F"/>
    <w:rsid w:val="002E0842"/>
    <w:rsid w:val="0036760B"/>
    <w:rsid w:val="00376943"/>
    <w:rsid w:val="003C14AD"/>
    <w:rsid w:val="003D1087"/>
    <w:rsid w:val="00457C4F"/>
    <w:rsid w:val="00470E30"/>
    <w:rsid w:val="004D1FA6"/>
    <w:rsid w:val="004E27DD"/>
    <w:rsid w:val="005314A5"/>
    <w:rsid w:val="005B6EBA"/>
    <w:rsid w:val="005B70B7"/>
    <w:rsid w:val="006347BA"/>
    <w:rsid w:val="006A19F3"/>
    <w:rsid w:val="006B2618"/>
    <w:rsid w:val="006B64E3"/>
    <w:rsid w:val="006E1ED1"/>
    <w:rsid w:val="00702122"/>
    <w:rsid w:val="00711BA7"/>
    <w:rsid w:val="00796B30"/>
    <w:rsid w:val="007F3E73"/>
    <w:rsid w:val="00970BFB"/>
    <w:rsid w:val="00A20902"/>
    <w:rsid w:val="00A421D1"/>
    <w:rsid w:val="00AE07D0"/>
    <w:rsid w:val="00B67150"/>
    <w:rsid w:val="00B9684F"/>
    <w:rsid w:val="00BC4BD5"/>
    <w:rsid w:val="00BF4BCF"/>
    <w:rsid w:val="00D61AC1"/>
    <w:rsid w:val="00D659A9"/>
    <w:rsid w:val="00D826C1"/>
    <w:rsid w:val="00D97250"/>
    <w:rsid w:val="00E3593D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F4506F"/>
  <w15:chartTrackingRefBased/>
  <w15:docId w15:val="{C6EF5930-8EFC-924A-A031-4B266A5E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1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T11----------------------------------------------------.dot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บรรณานุกรม</vt:lpstr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2</cp:revision>
  <cp:lastPrinted>2011-01-06T06:36:00Z</cp:lastPrinted>
  <dcterms:created xsi:type="dcterms:W3CDTF">2025-12-01T03:19:00Z</dcterms:created>
  <dcterms:modified xsi:type="dcterms:W3CDTF">2025-12-01T03:19:00Z</dcterms:modified>
</cp:coreProperties>
</file>